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67086">
        <w:rPr>
          <w:rFonts w:cs="Arial"/>
          <w:b/>
          <w:caps/>
          <w:sz w:val="28"/>
          <w:szCs w:val="28"/>
        </w:rPr>
        <w:t>1528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623B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623B9">
              <w:rPr>
                <w:rFonts w:cs="Arial"/>
                <w:sz w:val="20"/>
                <w:szCs w:val="20"/>
              </w:rPr>
              <w:t>Solicita execução do serviço de varrição nas vias públicas do Jardim Santa Maria.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1623B9">
        <w:rPr>
          <w:rFonts w:cs="Arial"/>
        </w:rPr>
        <w:t xml:space="preserve">à </w:t>
      </w:r>
      <w:r w:rsidR="001623B9" w:rsidRPr="001623B9">
        <w:rPr>
          <w:rFonts w:cs="Arial"/>
        </w:rPr>
        <w:t>execução do serviço de varrição nas vias públicas do Jardim Santa Maria.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1623B9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623B9">
        <w:rPr>
          <w:rFonts w:cs="Arial"/>
        </w:rPr>
        <w:t>26 de agosto de 2020.</w:t>
      </w:r>
    </w:p>
    <w:p w:rsidR="001623B9" w:rsidRDefault="001623B9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623B9" w:rsidRDefault="001623B9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623B9" w:rsidRPr="005D429C" w:rsidRDefault="001623B9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1623B9" w:rsidRDefault="001623B9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DEM</w:t>
      </w:r>
    </w:p>
    <w:p w:rsidR="001623B9" w:rsidRPr="00F17248" w:rsidRDefault="001623B9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bookmarkStart w:id="0" w:name="_GoBack"/>
      <w:bookmarkEnd w:id="0"/>
    </w:p>
    <w:sectPr w:rsidR="001623B9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13C" w:rsidRDefault="0089413C">
      <w:r>
        <w:separator/>
      </w:r>
    </w:p>
  </w:endnote>
  <w:endnote w:type="continuationSeparator" w:id="0">
    <w:p w:rsidR="0089413C" w:rsidRDefault="0089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13C" w:rsidRDefault="0089413C">
      <w:r>
        <w:separator/>
      </w:r>
    </w:p>
  </w:footnote>
  <w:footnote w:type="continuationSeparator" w:id="0">
    <w:p w:rsidR="0089413C" w:rsidRDefault="00894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A429D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23B9"/>
    <w:rsid w:val="00167086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429D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9413C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A4AA6-9C71-4D94-BD48-812B20420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77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2020-08-24T17:29:00Z</cp:lastPrinted>
  <dcterms:created xsi:type="dcterms:W3CDTF">2020-08-24T17:29:00Z</dcterms:created>
  <dcterms:modified xsi:type="dcterms:W3CDTF">2020-08-24T17:29:00Z</dcterms:modified>
</cp:coreProperties>
</file>